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FE35B1" w14:textId="77777777" w:rsidR="001844D8" w:rsidRDefault="001844D8" w:rsidP="001844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ROBYNS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7C5EB4EB" w14:textId="77777777" w:rsidR="001844D8" w:rsidRDefault="001844D8" w:rsidP="001844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Collumpton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Devon. </w:t>
      </w:r>
    </w:p>
    <w:p w14:paraId="584F919B" w14:textId="77777777" w:rsidR="001844D8" w:rsidRDefault="001844D8" w:rsidP="001844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F91D96C" w14:textId="77777777" w:rsidR="001844D8" w:rsidRDefault="001844D8" w:rsidP="001844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94EF694" w14:textId="77777777" w:rsidR="001844D8" w:rsidRDefault="001844D8" w:rsidP="001844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Jakson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brought a plaint of trespass and taking against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him</w:t>
      </w:r>
      <w:proofErr w:type="gramEnd"/>
    </w:p>
    <w:p w14:paraId="05564670" w14:textId="77777777" w:rsidR="001844D8" w:rsidRDefault="001844D8" w:rsidP="001844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and Joan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Robynson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Cullompton(q.v.).</w:t>
      </w:r>
    </w:p>
    <w:p w14:paraId="59D8F2C7" w14:textId="77777777" w:rsidR="001844D8" w:rsidRDefault="001844D8" w:rsidP="001844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2E6B00E" w14:textId="77777777" w:rsidR="001844D8" w:rsidRDefault="001844D8" w:rsidP="001844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6FCFB48" w14:textId="77777777" w:rsidR="001844D8" w:rsidRDefault="001844D8" w:rsidP="001844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240A5BE" w14:textId="77777777" w:rsidR="001844D8" w:rsidRDefault="001844D8" w:rsidP="001844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17 March 2021</w:t>
      </w:r>
    </w:p>
    <w:p w14:paraId="00E7B42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911EC3" w14:textId="77777777" w:rsidR="001844D8" w:rsidRDefault="001844D8" w:rsidP="009139A6">
      <w:r>
        <w:separator/>
      </w:r>
    </w:p>
  </w:endnote>
  <w:endnote w:type="continuationSeparator" w:id="0">
    <w:p w14:paraId="6F11DBC6" w14:textId="77777777" w:rsidR="001844D8" w:rsidRDefault="001844D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9098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281F4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AC35A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3FAB" w14:textId="77777777" w:rsidR="001844D8" w:rsidRDefault="001844D8" w:rsidP="009139A6">
      <w:r>
        <w:separator/>
      </w:r>
    </w:p>
  </w:footnote>
  <w:footnote w:type="continuationSeparator" w:id="0">
    <w:p w14:paraId="2480551E" w14:textId="77777777" w:rsidR="001844D8" w:rsidRDefault="001844D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DD3AF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0480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00942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4D8"/>
    <w:rsid w:val="000666E0"/>
    <w:rsid w:val="001844D8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AF027"/>
  <w15:chartTrackingRefBased/>
  <w15:docId w15:val="{093A214F-E6D2-4DFE-A6AD-3293BB0FA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844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2021-04-16T10:30:00Z</dcterms:created>
  <dcterms:modified xsi:type="dcterms:W3CDTF">2021-04-16T10:31:00Z</dcterms:modified>
</cp:coreProperties>
</file>